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19B9" w14:textId="25DC635F" w:rsidR="00BA00AB" w:rsidRDefault="00245F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TOFT</w:t>
      </w:r>
      <w:r>
        <w:rPr>
          <w:rFonts w:ascii="Times New Roman" w:hAnsi="Times New Roman" w:cs="Times New Roman"/>
          <w:sz w:val="24"/>
          <w:szCs w:val="24"/>
        </w:rPr>
        <w:t xml:space="preserve">       (fl.1423)</w:t>
      </w:r>
    </w:p>
    <w:p w14:paraId="12DCF60D" w14:textId="41D80F96" w:rsidR="00245F92" w:rsidRDefault="00245F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AD68B" w14:textId="1E655F4D" w:rsidR="00245F92" w:rsidRDefault="00245F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05C76B" w14:textId="616E8158" w:rsidR="00245F92" w:rsidRDefault="00245F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to</w:t>
      </w:r>
      <w:r>
        <w:rPr>
          <w:rFonts w:ascii="Times New Roman" w:hAnsi="Times New Roman" w:cs="Times New Roman"/>
          <w:sz w:val="24"/>
          <w:szCs w:val="24"/>
        </w:rPr>
        <w:tab/>
        <w:t>1423</w:t>
      </w:r>
      <w:r>
        <w:rPr>
          <w:rFonts w:ascii="Times New Roman" w:hAnsi="Times New Roman" w:cs="Times New Roman"/>
          <w:sz w:val="24"/>
          <w:szCs w:val="24"/>
        </w:rPr>
        <w:tab/>
        <w:t>Vicar of Walthamstowe, Essex.</w:t>
      </w:r>
    </w:p>
    <w:p w14:paraId="67650261" w14:textId="69D744F1" w:rsidR="00245F92" w:rsidRDefault="00245F92" w:rsidP="00245F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6)</w:t>
      </w:r>
    </w:p>
    <w:p w14:paraId="027CCACA" w14:textId="087C56D1" w:rsidR="00245F92" w:rsidRDefault="00245F92" w:rsidP="00245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B4295" w14:textId="21D61082" w:rsidR="00245F92" w:rsidRDefault="00245F92" w:rsidP="00245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441346" w14:textId="3126E767" w:rsidR="00245F92" w:rsidRPr="00245F92" w:rsidRDefault="00245F92" w:rsidP="00245F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245F92" w:rsidRPr="00245F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13D0" w14:textId="77777777" w:rsidR="00245F92" w:rsidRDefault="00245F92" w:rsidP="009139A6">
      <w:r>
        <w:separator/>
      </w:r>
    </w:p>
  </w:endnote>
  <w:endnote w:type="continuationSeparator" w:id="0">
    <w:p w14:paraId="2FEC5949" w14:textId="77777777" w:rsidR="00245F92" w:rsidRDefault="00245F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63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3C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27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3BE39" w14:textId="77777777" w:rsidR="00245F92" w:rsidRDefault="00245F92" w:rsidP="009139A6">
      <w:r>
        <w:separator/>
      </w:r>
    </w:p>
  </w:footnote>
  <w:footnote w:type="continuationSeparator" w:id="0">
    <w:p w14:paraId="4515A9E1" w14:textId="77777777" w:rsidR="00245F92" w:rsidRDefault="00245F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05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7A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9E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92"/>
    <w:rsid w:val="000666E0"/>
    <w:rsid w:val="00245F9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FCAEA"/>
  <w15:chartTrackingRefBased/>
  <w15:docId w15:val="{6F59DD31-78E1-4D24-B5ED-61C2DD194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2021-11-28T17:55:00Z</dcterms:created>
  <dcterms:modified xsi:type="dcterms:W3CDTF">2021-11-28T17:57:00Z</dcterms:modified>
</cp:coreProperties>
</file>